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AA9" w:rsidRDefault="009D6AA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Edith PALMER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46F2A">
        <w:rPr>
          <w:rFonts w:ascii="Times New Roman" w:hAnsi="Times New Roman" w:cs="Times New Roman"/>
          <w:sz w:val="24"/>
          <w:szCs w:val="24"/>
        </w:rPr>
        <w:t>(fl.1403)</w:t>
      </w:r>
    </w:p>
    <w:p w:rsidR="00446F2A" w:rsidRDefault="00446F2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:rsidR="00446F2A" w:rsidRDefault="00446F2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6F2A" w:rsidRDefault="00446F2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6F2A" w:rsidRDefault="00446F2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 Palmer(q.v.).   (Wadley p.67)</w:t>
      </w:r>
    </w:p>
    <w:p w:rsidR="00FA0260" w:rsidRDefault="00FA02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Agnes(q.v.).   (ibid.)</w:t>
      </w:r>
    </w:p>
    <w:p w:rsidR="00FA0260" w:rsidRDefault="00FA02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260" w:rsidRDefault="00FA02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260" w:rsidRDefault="00FA02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Jan.1403</w:t>
      </w:r>
      <w:r>
        <w:rPr>
          <w:rFonts w:ascii="Times New Roman" w:hAnsi="Times New Roman" w:cs="Times New Roman"/>
          <w:sz w:val="24"/>
          <w:szCs w:val="24"/>
        </w:rPr>
        <w:tab/>
        <w:t>John appointed her an executor of his Will, in which he bequeathed her</w:t>
      </w:r>
    </w:p>
    <w:p w:rsidR="00FA0260" w:rsidRDefault="00FA02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napkins, cushions etc., 4 shops with garden and drying room in the market</w:t>
      </w:r>
    </w:p>
    <w:p w:rsidR="00FA0260" w:rsidRDefault="00FA02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a third of the residue of his estate. He also bequeathed her and </w:t>
      </w:r>
    </w:p>
    <w:p w:rsidR="00FA0260" w:rsidRDefault="00FA02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Agnes a barn in the market.  (ibid.)</w:t>
      </w:r>
    </w:p>
    <w:p w:rsidR="00FA0260" w:rsidRDefault="00FA02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260" w:rsidRDefault="00FA02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A0260" w:rsidRPr="009D6AA9" w:rsidRDefault="00FA02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2016</w:t>
      </w:r>
      <w:bookmarkStart w:id="0" w:name="_GoBack"/>
      <w:bookmarkEnd w:id="0"/>
    </w:p>
    <w:sectPr w:rsidR="00FA0260" w:rsidRPr="009D6A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A9" w:rsidRDefault="009D6AA9" w:rsidP="00E71FC3">
      <w:pPr>
        <w:spacing w:after="0" w:line="240" w:lineRule="auto"/>
      </w:pPr>
      <w:r>
        <w:separator/>
      </w:r>
    </w:p>
  </w:endnote>
  <w:endnote w:type="continuationSeparator" w:id="0">
    <w:p w:rsidR="009D6AA9" w:rsidRDefault="009D6A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AA9" w:rsidRPr="00E71FC3" w:rsidRDefault="009D6AA9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A9" w:rsidRDefault="009D6AA9" w:rsidP="00E71FC3">
      <w:pPr>
        <w:spacing w:after="0" w:line="240" w:lineRule="auto"/>
      </w:pPr>
      <w:r>
        <w:separator/>
      </w:r>
    </w:p>
  </w:footnote>
  <w:footnote w:type="continuationSeparator" w:id="0">
    <w:p w:rsidR="009D6AA9" w:rsidRDefault="009D6A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A9"/>
    <w:rsid w:val="00446F2A"/>
    <w:rsid w:val="009D6AA9"/>
    <w:rsid w:val="00AB52E8"/>
    <w:rsid w:val="00B16D3F"/>
    <w:rsid w:val="00E71FC3"/>
    <w:rsid w:val="00EF4813"/>
    <w:rsid w:val="00FA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1DAF7"/>
  <w15:chartTrackingRefBased/>
  <w15:docId w15:val="{974BFB90-03AD-47D5-8280-ADD0D66E6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44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2016-06-17T07:59:00Z</dcterms:created>
  <dcterms:modified xsi:type="dcterms:W3CDTF">2016-06-17T08:43:00Z</dcterms:modified>
</cp:coreProperties>
</file>